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Cumbernauld and Kirkintilloch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Cumbernauld and Kirkintilloch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Cumbernauld and Kirkintilloch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Cumbernauld and Kirkintilloch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Cumbernauld and Kirkintilloch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Cumbernauld and Kirkintilloch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33.3% </w:t>
      </w:r>
      <w:r w:rsidRPr="004747BF">
        <w:rPr>
          <w:rFonts w:ascii="Libre Franklin Light" w:eastAsia="Times New Roman" w:hAnsi="Libre Franklin Light" w:cs="Calibri Light"/>
        </w:rPr>
        <w:t xml:space="preserve">of those respondents classified as PGSI 8+ in Cumbernauld and Kirkintilloch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Cumbernauld and Kirkintilloch is estimated to be </w:t>
      </w:r>
      <w:r w:rsidRPr="00773DF7">
        <w:rPr>
          <w:rFonts w:ascii="Libre Franklin Light" w:eastAsia="Times New Roman" w:hAnsi="Libre Franklin Light" w:cs="Calibri Light"/>
          <w:b/>
          <w:bCs/>
          <w:color w:val="C45911" w:themeColor="accent2" w:themeShade="BF"/>
        </w:rPr>
        <w:t xml:space="preserve">£1,804,051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Cumbernauld and Kirkintilloch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Cumbernauld and Kirkintilloch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Cumbernauld and Kirkintilloch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Cumbernauld and Kirkintilloch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umbernauld and Kirkintillo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Cumbernauld and Kirkintilloch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umbernauld and Kirkintillo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Cumbernauld and Kirkintilloch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Cumbernauld and Kirkintilloch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umbernauld and Kirkintillo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Cumbernauld and Kirkintilloch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Cumbernauld and Kirkintilloch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Cumbernauld and Kirkintilloch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Cumbernauld and Kirkintilloch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Cumbernauld and Kirkintilloch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Cumbernauld and Kirkintilloch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£1,804,051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Cumbernauld and Kirkintilloch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£29,385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£607,699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£43,533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£12,244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£1,088,743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£1,804,051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Cumbernauld and Kirkintilloch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Cumbernauld and Kirkintilloch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Cumbernauld and Kirkintilloch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Cumbernauld and Kirkintilloch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Cumbernauld and Kirkintilloch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Cumbernauld and Kirkintilloch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Cumbernauld and Kirkintilloch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Cumbernauld and Kirkintilloch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Cumbernauld and Kirkintilloch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Cumbernauld and Kirkintilloch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Cumbernauld and Kirkintilloch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Cumbernauld and Kirkintilloch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FFDC78-61AF-4440-8FD1-1E3BA5E1784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